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2F215D8" w14:textId="690DBD20" w:rsidR="007A4D7F" w:rsidRPr="00535962" w:rsidRDefault="007A4D7F" w:rsidP="007A4D7F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</w:t>
                                            </w:r>
                                            <w:r w:rsidR="00E75BEB">
                                              <w:rPr>
                                                <w:rStyle w:val="Style2"/>
                                              </w:rPr>
                                              <w:t>daf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-C</w:t>
                                            </w:r>
                                            <w:r w:rsidR="00E75BEB">
                                              <w:rPr>
                                                <w:rStyle w:val="Style2"/>
                                              </w:rPr>
                                              <w:t>m-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202</w:t>
                                            </w:r>
                                            <w:r w:rsidR="00E75BEB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E75BEB">
                                              <w:rPr>
                                                <w:rStyle w:val="Style2"/>
                                              </w:rPr>
                                              <w:t>07</w:t>
                                            </w:r>
                                          </w:p>
                                        </w:sdtContent>
                                      </w:sdt>
                                      <w:p w14:paraId="20819490" w14:textId="1C3CA0F7" w:rsidR="00840E00" w:rsidRPr="00535962" w:rsidRDefault="00E75BEB" w:rsidP="000813E3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2F215D8" w14:textId="690DBD20" w:rsidR="007A4D7F" w:rsidRPr="00535962" w:rsidRDefault="007A4D7F" w:rsidP="007A4D7F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</w:t>
                                      </w:r>
                                      <w:r w:rsidR="00E75BEB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E75BEB">
                                        <w:rPr>
                                          <w:rStyle w:val="Style2"/>
                                        </w:rPr>
                                        <w:t>m-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202</w:t>
                                      </w:r>
                                      <w:r w:rsidR="00E75BEB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E75BEB">
                                        <w:rPr>
                                          <w:rStyle w:val="Style2"/>
                                        </w:rPr>
                                        <w:t>07</w:t>
                                      </w:r>
                                    </w:p>
                                  </w:sdtContent>
                                </w:sdt>
                                <w:p w14:paraId="20819490" w14:textId="1C3CA0F7" w:rsidR="00840E00" w:rsidRPr="00535962" w:rsidRDefault="00E75BEB" w:rsidP="000813E3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E75BE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SxdCgIAAPgDAAAOAAAAZHJzL2Uyb0RvYy54bWysU8GO0zAQvSPxD5bvNE2bliVqulq6KkJa&#10;FqRdPsBxnMQi8Zix22T5esZOWwrcED5YHs/4zbw3483t2HfsqNBpMAVPZ3POlJFQadMU/Ovz/s0N&#10;Z84LU4kOjCr4i3L8dvv61WawuVpAC12lkBGIcflgC956b/MkcbJVvXAzsMqQswbshScTm6RCMRB6&#10;3yWL+XydDICVRZDKObq9n5x8G/HrWkn/ua6d8qwrONXm445xL8OebDcib1DYVstTGeIfquiFNpT0&#10;AnUvvGAH1H9B9VoiOKj9TEKfQF1rqSIHYpPO/2Dz1AqrIhcSx9mLTO7/wcrH4xdkuqLepZwZ0VOP&#10;ntXo2XsYWboO+gzW5RT2ZCnQj3RPsZGrsw8gvzlmYNcK06g7RBhaJSqqLw0vk6unE44LIOXwCSrK&#10;Iw4eItBYYx/EIzkYoVOfXi69CbVIulxmN+t0RS5JvmWaLRermELk59cWnf+goGfhUHCk3kd0cXxw&#10;PlQj8nNISOag09Ved100sCl3HbKjoDnZx3VC/y2sMyHYQHg2IYabSDMwmzj6sRyjotlZvRKqF+KN&#10;MI0ffRc6tIA/OBto9Aruvh8EKs66j4a0e5dmWZjVaGSrtwsy8NpTXnuEkQRVcM/ZdNz5ab4PFnXT&#10;UqapWwbuSO9aRylCY6aqTuXTeEWFTl8hzO+1HaN+fdjtTwAAAP//AwBQSwMEFAAGAAgAAAAhAOjW&#10;VfPcAAAACgEAAA8AAABkcnMvZG93bnJldi54bWxMj9tOg0AQhu9NfIfNmHhj7GJTQJGlURNNb3t4&#10;gAGmQGRnCbst9O2dXtnLmf/Lf8jXs+3VmUbfOTbwsohAEVeu7rgxcNh/P7+C8gG5xt4xGbiQh3Vx&#10;f5djVruJt3TehUaJCfsMDbQhDJnWvmrJol+4gVi0oxstBjnHRtcjTmJue72MokRb7FgSWhzoq6Xq&#10;d3eyBo6b6Sl+m8qfcEi3q+QTu7R0F2MeH+aPd1CB5vAPw7W+VIdCOpXuxLVXvYFVnMaCipAsQV0B&#10;iZNPaSCJU9BFrm8nFH8AAAD//wMAUEsBAi0AFAAGAAgAAAAhALaDOJL+AAAA4QEAABMAAAAAAAAA&#10;AAAAAAAAAAAAAFtDb250ZW50X1R5cGVzXS54bWxQSwECLQAUAAYACAAAACEAOP0h/9YAAACUAQAA&#10;CwAAAAAAAAAAAAAAAAAvAQAAX3JlbHMvLnJlbHNQSwECLQAUAAYACAAAACEATGEsXQoCAAD4AwAA&#10;DgAAAAAAAAAAAAAAAAAuAgAAZHJzL2Uyb0RvYy54bWxQSwECLQAUAAYACAAAACEA6NZV89wAAAAK&#10;AQAADwAAAAAAAAAAAAAAAABkBAAAZHJzL2Rvd25yZXYueG1sUEsFBgAAAAAEAAQA8wAAAG0FAAAA&#10;AA==&#10;" stroked="f">
                <v:textbox>
                  <w:txbxContent>
                    <w:p w14:paraId="7CB41886" w14:textId="77777777" w:rsidR="002E1412" w:rsidRPr="002E1412" w:rsidRDefault="00E75BE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E75BE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4F0DB5F" w14:textId="77777777" w:rsidR="0026335F" w:rsidRPr="0026335F" w:rsidRDefault="00E75BE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E75BE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B999D93" w14:textId="77777777" w:rsidR="00F7443C" w:rsidRPr="004767CC" w:rsidRDefault="00E75BE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17A8E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75BEB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16</cp:revision>
  <cp:lastPrinted>2011-03-04T19:05:00Z</cp:lastPrinted>
  <dcterms:created xsi:type="dcterms:W3CDTF">2014-01-02T13:42:00Z</dcterms:created>
  <dcterms:modified xsi:type="dcterms:W3CDTF">2022-01-28T19:50:00Z</dcterms:modified>
</cp:coreProperties>
</file>